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A068E" w14:textId="77777777" w:rsidR="00F06992" w:rsidRDefault="00F06992" w:rsidP="00F1315D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b/>
          <w:bCs/>
        </w:rPr>
      </w:pPr>
    </w:p>
    <w:p w14:paraId="15DA55DF" w14:textId="77777777" w:rsidR="00F1315D" w:rsidRPr="003355E6" w:rsidRDefault="00F1315D" w:rsidP="00F1315D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b/>
          <w:bCs/>
        </w:rPr>
      </w:pPr>
      <w:r w:rsidRPr="003355E6">
        <w:rPr>
          <w:b/>
          <w:bCs/>
        </w:rPr>
        <w:t>Rossendale Borough Council</w:t>
      </w:r>
    </w:p>
    <w:p w14:paraId="741D0F25" w14:textId="77777777" w:rsidR="00F1315D" w:rsidRPr="00953D28" w:rsidRDefault="00F1315D" w:rsidP="00F1315D">
      <w:pPr>
        <w:tabs>
          <w:tab w:val="left" w:pos="0"/>
        </w:tabs>
        <w:jc w:val="center"/>
        <w:rPr>
          <w:b/>
        </w:rPr>
      </w:pPr>
    </w:p>
    <w:p w14:paraId="19DAF50E" w14:textId="10947AAC" w:rsidR="00E73281" w:rsidRPr="00AB5BEA" w:rsidRDefault="00E73281" w:rsidP="00AB5BEA">
      <w:pPr>
        <w:pStyle w:val="Schedule"/>
        <w:keepNext w:val="0"/>
        <w:numPr>
          <w:ilvl w:val="0"/>
          <w:numId w:val="0"/>
        </w:numPr>
        <w:tabs>
          <w:tab w:val="left" w:pos="8175"/>
        </w:tabs>
        <w:spacing w:after="0"/>
        <w:jc w:val="left"/>
        <w:rPr>
          <w:bCs/>
          <w:caps w:val="0"/>
        </w:rPr>
      </w:pPr>
      <w:r>
        <w:rPr>
          <w:bCs/>
          <w:caps w:val="0"/>
        </w:rPr>
        <w:t>ITT</w:t>
      </w:r>
      <w:r w:rsidR="00664D87">
        <w:rPr>
          <w:bCs/>
          <w:caps w:val="0"/>
        </w:rPr>
        <w:t>6</w:t>
      </w:r>
      <w:r w:rsidR="005872FE">
        <w:rPr>
          <w:bCs/>
          <w:caps w:val="0"/>
        </w:rPr>
        <w:t xml:space="preserve"> SCHEDULE </w:t>
      </w:r>
      <w:r w:rsidR="00664D87">
        <w:rPr>
          <w:bCs/>
          <w:caps w:val="0"/>
        </w:rPr>
        <w:t>6</w:t>
      </w:r>
      <w:r w:rsidR="00AB5BEA">
        <w:rPr>
          <w:bCs/>
          <w:caps w:val="0"/>
        </w:rPr>
        <w:t xml:space="preserve">: </w:t>
      </w:r>
    </w:p>
    <w:p w14:paraId="7FF7E23D" w14:textId="77777777" w:rsidR="00E73281" w:rsidRDefault="00E73281">
      <w:pPr>
        <w:tabs>
          <w:tab w:val="left" w:pos="567"/>
        </w:tabs>
        <w:ind w:left="567" w:hanging="567"/>
        <w:jc w:val="center"/>
        <w:rPr>
          <w:b/>
        </w:rPr>
      </w:pPr>
    </w:p>
    <w:p w14:paraId="3D7913E4" w14:textId="77777777" w:rsidR="00664D87" w:rsidRPr="00BA52EB" w:rsidRDefault="00664D87" w:rsidP="00664D87">
      <w:pPr>
        <w:tabs>
          <w:tab w:val="left" w:pos="-1440"/>
          <w:tab w:val="left" w:pos="-720"/>
          <w:tab w:val="left" w:pos="0"/>
        </w:tabs>
        <w:suppressAutoHyphens/>
        <w:rPr>
          <w:rFonts w:cs="Arial"/>
          <w:b/>
          <w:szCs w:val="24"/>
        </w:rPr>
      </w:pPr>
      <w:r w:rsidRPr="00BA52EB">
        <w:rPr>
          <w:rFonts w:cs="Arial"/>
          <w:b/>
          <w:szCs w:val="24"/>
        </w:rPr>
        <w:t>Working with Partners</w:t>
      </w:r>
    </w:p>
    <w:p w14:paraId="68FCD869" w14:textId="77777777" w:rsidR="00664D87" w:rsidRPr="00BA52EB" w:rsidRDefault="00664D87" w:rsidP="00664D87">
      <w:pPr>
        <w:rPr>
          <w:rFonts w:cs="Arial"/>
          <w:b/>
          <w:bCs/>
          <w:i/>
          <w:iCs/>
          <w:szCs w:val="24"/>
          <w:u w:val="single"/>
        </w:rPr>
      </w:pPr>
    </w:p>
    <w:p w14:paraId="47071208" w14:textId="77777777" w:rsidR="00664D87" w:rsidRPr="00BA52EB" w:rsidRDefault="00664D87" w:rsidP="00664D87">
      <w:pPr>
        <w:rPr>
          <w:rFonts w:cs="Arial"/>
          <w:szCs w:val="24"/>
        </w:rPr>
      </w:pPr>
      <w:r w:rsidRPr="00BA52EB">
        <w:rPr>
          <w:rFonts w:cs="Arial"/>
          <w:szCs w:val="24"/>
        </w:rPr>
        <w:t>The Council’s Procurement Strategy commits us to making sure our contractors, suppliers and funded service providers promote equality and diversity.</w:t>
      </w:r>
    </w:p>
    <w:p w14:paraId="754B873B" w14:textId="77777777" w:rsidR="00664D87" w:rsidRPr="00BA52EB" w:rsidRDefault="00664D87" w:rsidP="00664D87">
      <w:pPr>
        <w:ind w:left="720" w:firstLine="210"/>
        <w:rPr>
          <w:rFonts w:cs="Arial"/>
          <w:szCs w:val="24"/>
        </w:rPr>
      </w:pPr>
    </w:p>
    <w:p w14:paraId="6D8FE9D4" w14:textId="77777777" w:rsidR="00664D87" w:rsidRPr="00BA52EB" w:rsidRDefault="00664D87" w:rsidP="00664D87">
      <w:pPr>
        <w:rPr>
          <w:rFonts w:cs="Arial"/>
          <w:szCs w:val="24"/>
        </w:rPr>
      </w:pPr>
      <w:r w:rsidRPr="00BA52EB">
        <w:rPr>
          <w:rFonts w:cs="Arial"/>
          <w:szCs w:val="24"/>
        </w:rPr>
        <w:t>We will achieve this by:</w:t>
      </w:r>
    </w:p>
    <w:p w14:paraId="450A4C8C" w14:textId="77777777" w:rsidR="00664D87" w:rsidRPr="00BA52EB" w:rsidRDefault="00664D87" w:rsidP="00664D87">
      <w:pPr>
        <w:ind w:left="720" w:firstLine="210"/>
        <w:rPr>
          <w:rFonts w:cs="Arial"/>
          <w:szCs w:val="24"/>
        </w:rPr>
      </w:pPr>
    </w:p>
    <w:p w14:paraId="37276B4E" w14:textId="77777777" w:rsidR="00664D87" w:rsidRPr="00BA52EB" w:rsidRDefault="00664D87" w:rsidP="00664D87">
      <w:pPr>
        <w:rPr>
          <w:rFonts w:cs="Arial"/>
          <w:szCs w:val="24"/>
        </w:rPr>
      </w:pPr>
      <w:r w:rsidRPr="00BA52EB">
        <w:rPr>
          <w:rFonts w:cs="Arial"/>
          <w:szCs w:val="24"/>
        </w:rPr>
        <w:t>Ensuring that contractors, suppliers and partners have an Equality Policy in place to support the Council’s commitment to equality, diversity and inclusion.</w:t>
      </w:r>
    </w:p>
    <w:p w14:paraId="7E4C5E02" w14:textId="77777777" w:rsidR="00664D87" w:rsidRPr="00BA52EB" w:rsidRDefault="00664D87" w:rsidP="00664D87">
      <w:pPr>
        <w:ind w:left="720" w:firstLine="210"/>
        <w:rPr>
          <w:rFonts w:cs="Arial"/>
          <w:szCs w:val="24"/>
        </w:rPr>
      </w:pPr>
    </w:p>
    <w:p w14:paraId="52BF684A" w14:textId="77777777" w:rsidR="00664D87" w:rsidRPr="00BA52EB" w:rsidRDefault="00664D87" w:rsidP="00664D87">
      <w:pPr>
        <w:rPr>
          <w:rFonts w:cs="Arial"/>
          <w:szCs w:val="24"/>
        </w:rPr>
      </w:pPr>
      <w:r w:rsidRPr="00BA52EB">
        <w:rPr>
          <w:rFonts w:cs="Arial"/>
          <w:szCs w:val="24"/>
        </w:rPr>
        <w:t>Challenging and taking appropriate action against any discriminatory behaviour or our contractors, suppliers and partners.</w:t>
      </w:r>
    </w:p>
    <w:p w14:paraId="1410B893" w14:textId="77777777" w:rsidR="00664D87" w:rsidRPr="00BA52EB" w:rsidRDefault="00664D87" w:rsidP="00664D87">
      <w:pPr>
        <w:ind w:left="720" w:firstLine="210"/>
        <w:rPr>
          <w:rFonts w:cs="Arial"/>
          <w:szCs w:val="24"/>
        </w:rPr>
      </w:pPr>
    </w:p>
    <w:p w14:paraId="6085A323" w14:textId="77777777" w:rsidR="00664D87" w:rsidRPr="00BA52EB" w:rsidRDefault="00664D87" w:rsidP="00664D87">
      <w:pPr>
        <w:rPr>
          <w:rFonts w:cs="Arial"/>
          <w:szCs w:val="24"/>
        </w:rPr>
      </w:pPr>
      <w:r w:rsidRPr="00BA52EB">
        <w:rPr>
          <w:rFonts w:cs="Arial"/>
          <w:szCs w:val="24"/>
        </w:rPr>
        <w:t xml:space="preserve">Please sign below to indicate you have read and have these policies </w:t>
      </w:r>
      <w:proofErr w:type="gramStart"/>
      <w:r w:rsidRPr="00BA52EB">
        <w:rPr>
          <w:rFonts w:cs="Arial"/>
          <w:szCs w:val="24"/>
        </w:rPr>
        <w:t>in :</w:t>
      </w:r>
      <w:proofErr w:type="gramEnd"/>
    </w:p>
    <w:p w14:paraId="01D0575A" w14:textId="77777777" w:rsidR="00664D87" w:rsidRPr="00BA52EB" w:rsidRDefault="00664D87" w:rsidP="00664D87">
      <w:pPr>
        <w:ind w:left="720" w:firstLine="210"/>
        <w:rPr>
          <w:rFonts w:cs="Arial"/>
          <w:szCs w:val="24"/>
        </w:rPr>
      </w:pPr>
    </w:p>
    <w:p w14:paraId="30B3BECF" w14:textId="77777777" w:rsidR="00664D87" w:rsidRPr="00BA52EB" w:rsidRDefault="00664D87" w:rsidP="00664D87">
      <w:pPr>
        <w:ind w:left="720" w:firstLine="210"/>
        <w:rPr>
          <w:rFonts w:cs="Arial"/>
          <w:szCs w:val="24"/>
        </w:rPr>
      </w:pPr>
    </w:p>
    <w:p w14:paraId="7AABDDFE" w14:textId="77777777" w:rsidR="00664D87" w:rsidRPr="00BA52EB" w:rsidRDefault="00664D87" w:rsidP="00664D87">
      <w:pPr>
        <w:rPr>
          <w:rFonts w:cs="Arial"/>
          <w:szCs w:val="24"/>
        </w:rPr>
      </w:pPr>
      <w:proofErr w:type="gramStart"/>
      <w:r w:rsidRPr="00BA52EB">
        <w:rPr>
          <w:rFonts w:cs="Arial"/>
          <w:szCs w:val="24"/>
        </w:rPr>
        <w:t>Signature:…</w:t>
      </w:r>
      <w:proofErr w:type="gramEnd"/>
      <w:r w:rsidRPr="00BA52EB">
        <w:rPr>
          <w:rFonts w:cs="Arial"/>
          <w:szCs w:val="24"/>
        </w:rPr>
        <w:t>…………………………………………………………………………………..</w:t>
      </w:r>
    </w:p>
    <w:p w14:paraId="2E706577" w14:textId="77777777" w:rsidR="00664D87" w:rsidRPr="00BA52EB" w:rsidRDefault="00664D87" w:rsidP="00664D87">
      <w:pPr>
        <w:ind w:left="720" w:firstLine="210"/>
        <w:rPr>
          <w:rFonts w:cs="Arial"/>
          <w:szCs w:val="24"/>
        </w:rPr>
      </w:pPr>
    </w:p>
    <w:p w14:paraId="28F15A60" w14:textId="77777777" w:rsidR="00664D87" w:rsidRPr="00BA52EB" w:rsidRDefault="00664D87" w:rsidP="00664D87">
      <w:pPr>
        <w:rPr>
          <w:rFonts w:cs="Arial"/>
          <w:szCs w:val="24"/>
        </w:rPr>
      </w:pPr>
      <w:proofErr w:type="gramStart"/>
      <w:r w:rsidRPr="00BA52EB">
        <w:rPr>
          <w:rFonts w:cs="Arial"/>
          <w:szCs w:val="24"/>
        </w:rPr>
        <w:t>Date:…</w:t>
      </w:r>
      <w:proofErr w:type="gramEnd"/>
      <w:r w:rsidRPr="00BA52EB">
        <w:rPr>
          <w:rFonts w:cs="Arial"/>
          <w:szCs w:val="24"/>
        </w:rPr>
        <w:t>………………………………………………………………………………………..</w:t>
      </w:r>
    </w:p>
    <w:p w14:paraId="4E24EE0A" w14:textId="77777777" w:rsidR="00664D87" w:rsidRPr="00BA52EB" w:rsidRDefault="00664D87" w:rsidP="00664D87">
      <w:pPr>
        <w:ind w:left="720" w:firstLine="210"/>
        <w:rPr>
          <w:rFonts w:cs="Arial"/>
          <w:szCs w:val="24"/>
        </w:rPr>
      </w:pPr>
    </w:p>
    <w:p w14:paraId="79CCD550" w14:textId="77777777" w:rsidR="00664D87" w:rsidRPr="005414D8" w:rsidRDefault="00664D87" w:rsidP="00664D87">
      <w:pPr>
        <w:rPr>
          <w:rFonts w:cs="Arial"/>
          <w:color w:val="FF0000"/>
          <w:szCs w:val="24"/>
        </w:rPr>
      </w:pPr>
      <w:proofErr w:type="gramStart"/>
      <w:r w:rsidRPr="00BA52EB">
        <w:rPr>
          <w:rFonts w:cs="Arial"/>
          <w:szCs w:val="24"/>
        </w:rPr>
        <w:t>Position:…</w:t>
      </w:r>
      <w:proofErr w:type="gramEnd"/>
      <w:r w:rsidRPr="00BA52EB">
        <w:rPr>
          <w:rFonts w:cs="Arial"/>
          <w:szCs w:val="24"/>
        </w:rPr>
        <w:t>…………………………………………………………………………………….</w:t>
      </w:r>
    </w:p>
    <w:p w14:paraId="19123134" w14:textId="76AE0132" w:rsidR="00E73281" w:rsidRPr="00E405BA" w:rsidRDefault="00E73281" w:rsidP="00F1315D">
      <w:pPr>
        <w:pStyle w:val="Style2"/>
        <w:tabs>
          <w:tab w:val="clear" w:pos="851"/>
        </w:tabs>
        <w:ind w:left="0" w:firstLine="0"/>
        <w:rPr>
          <w:b w:val="0"/>
          <w:sz w:val="22"/>
          <w:szCs w:val="22"/>
        </w:rPr>
      </w:pPr>
    </w:p>
    <w:sectPr w:rsidR="00E73281" w:rsidRPr="00E405BA" w:rsidSect="00EF17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567" w:footer="340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9441E" w14:textId="77777777" w:rsidR="00BD5068" w:rsidRDefault="00BD5068">
      <w:r>
        <w:separator/>
      </w:r>
    </w:p>
  </w:endnote>
  <w:endnote w:type="continuationSeparator" w:id="0">
    <w:p w14:paraId="467BAEF2" w14:textId="77777777" w:rsidR="00BD5068" w:rsidRDefault="00BD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13CC1" w14:textId="77777777" w:rsidR="00664D87" w:rsidRDefault="00664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BC61" w14:textId="32524A66" w:rsidR="008B3C55" w:rsidRDefault="00EF173F">
    <w:pPr>
      <w:pStyle w:val="Footer"/>
    </w:pPr>
    <w:r>
      <w:rPr>
        <w:lang w:val="en-US"/>
      </w:rPr>
      <w:fldChar w:fldCharType="begin"/>
    </w:r>
    <w:r w:rsidR="008B3C55">
      <w:rPr>
        <w:lang w:val="en-US"/>
      </w:rPr>
      <w:instrText xml:space="preserve"> FILENAME </w:instrText>
    </w:r>
    <w:r>
      <w:rPr>
        <w:lang w:val="en-US"/>
      </w:rPr>
      <w:fldChar w:fldCharType="separate"/>
    </w:r>
    <w:r w:rsidR="00683B46">
      <w:rPr>
        <w:lang w:val="en-US"/>
      </w:rPr>
      <w:t>ITT</w:t>
    </w:r>
    <w:r w:rsidR="00664D87">
      <w:rPr>
        <w:lang w:val="en-US"/>
      </w:rPr>
      <w:t>6</w:t>
    </w:r>
    <w:r w:rsidR="00683B46">
      <w:rPr>
        <w:lang w:val="en-US"/>
      </w:rPr>
      <w:t xml:space="preserve">  </w:t>
    </w:r>
    <w:r w:rsidR="00664D87">
      <w:rPr>
        <w:lang w:val="en-US"/>
      </w:rPr>
      <w:t>Working with partners certificate</w:t>
    </w:r>
    <w:r>
      <w:rPr>
        <w:lang w:val="en-US"/>
      </w:rPr>
      <w:fldChar w:fldCharType="end"/>
    </w:r>
  </w:p>
  <w:p w14:paraId="5496AF4D" w14:textId="5ABF6C59" w:rsidR="008B3C55" w:rsidRDefault="00EF173F">
    <w:pPr>
      <w:pStyle w:val="Footer"/>
      <w:rPr>
        <w:rStyle w:val="PageNumber"/>
      </w:rPr>
    </w:pPr>
    <w:r>
      <w:rPr>
        <w:rStyle w:val="PageNumber"/>
      </w:rPr>
      <w:fldChar w:fldCharType="begin"/>
    </w:r>
    <w:r w:rsidR="008B3C55">
      <w:rPr>
        <w:rStyle w:val="PageNumber"/>
        <w:lang w:val="en-US"/>
      </w:rPr>
      <w:instrText xml:space="preserve"> DATE \@ "dd/MM/yyyy" </w:instrText>
    </w:r>
    <w:r>
      <w:rPr>
        <w:rStyle w:val="PageNumber"/>
      </w:rPr>
      <w:fldChar w:fldCharType="separate"/>
    </w:r>
    <w:r w:rsidR="00664D87">
      <w:rPr>
        <w:rStyle w:val="PageNumber"/>
        <w:lang w:val="en-US"/>
      </w:rPr>
      <w:t>02/10/2025</w:t>
    </w:r>
    <w:r>
      <w:rPr>
        <w:rStyle w:val="PageNumber"/>
      </w:rPr>
      <w:fldChar w:fldCharType="end"/>
    </w:r>
  </w:p>
  <w:p w14:paraId="33D0038D" w14:textId="77777777" w:rsidR="008B3C55" w:rsidRDefault="008B3C55">
    <w:pPr>
      <w:pStyle w:val="Footer"/>
    </w:pPr>
    <w:r>
      <w:rPr>
        <w:rStyle w:val="PageNumber"/>
      </w:rPr>
      <w:tab/>
    </w:r>
    <w:r w:rsidR="00EF173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F173F">
      <w:rPr>
        <w:rStyle w:val="PageNumber"/>
      </w:rPr>
      <w:fldChar w:fldCharType="separate"/>
    </w:r>
    <w:r w:rsidR="009C7605">
      <w:rPr>
        <w:rStyle w:val="PageNumber"/>
      </w:rPr>
      <w:t>1</w:t>
    </w:r>
    <w:r w:rsidR="00EF173F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06D4F" w14:textId="77777777" w:rsidR="00664D87" w:rsidRDefault="00664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F4BE6" w14:textId="77777777" w:rsidR="00BD5068" w:rsidRDefault="00BD5068">
      <w:r>
        <w:separator/>
      </w:r>
    </w:p>
  </w:footnote>
  <w:footnote w:type="continuationSeparator" w:id="0">
    <w:p w14:paraId="1838F9B4" w14:textId="77777777" w:rsidR="00BD5068" w:rsidRDefault="00BD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77842" w14:textId="77777777" w:rsidR="00664D87" w:rsidRDefault="00664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0FEC" w14:textId="77777777" w:rsidR="00664D87" w:rsidRDefault="00664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55D6" w14:textId="77777777" w:rsidR="00664D87" w:rsidRDefault="00664D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2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50D217E"/>
    <w:multiLevelType w:val="multilevel"/>
    <w:tmpl w:val="1B307B6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87184"/>
    <w:multiLevelType w:val="multilevel"/>
    <w:tmpl w:val="26EEF6B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8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 w16cid:durableId="1252275616">
    <w:abstractNumId w:val="6"/>
  </w:num>
  <w:num w:numId="2" w16cid:durableId="50083398">
    <w:abstractNumId w:val="4"/>
  </w:num>
  <w:num w:numId="3" w16cid:durableId="809632374">
    <w:abstractNumId w:val="8"/>
  </w:num>
  <w:num w:numId="4" w16cid:durableId="1548296173">
    <w:abstractNumId w:val="7"/>
  </w:num>
  <w:num w:numId="5" w16cid:durableId="227617639">
    <w:abstractNumId w:val="1"/>
  </w:num>
  <w:num w:numId="6" w16cid:durableId="1311596781">
    <w:abstractNumId w:val="3"/>
  </w:num>
  <w:num w:numId="7" w16cid:durableId="327943023">
    <w:abstractNumId w:val="0"/>
  </w:num>
  <w:num w:numId="8" w16cid:durableId="179241428">
    <w:abstractNumId w:val="2"/>
  </w:num>
  <w:num w:numId="9" w16cid:durableId="1938177906">
    <w:abstractNumId w:val="5"/>
  </w:num>
  <w:num w:numId="10" w16cid:durableId="766385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281"/>
    <w:rsid w:val="00045C72"/>
    <w:rsid w:val="00084D43"/>
    <w:rsid w:val="00085B6F"/>
    <w:rsid w:val="0015254A"/>
    <w:rsid w:val="001608CE"/>
    <w:rsid w:val="0016277F"/>
    <w:rsid w:val="001664A2"/>
    <w:rsid w:val="00175373"/>
    <w:rsid w:val="00195686"/>
    <w:rsid w:val="001B1CD7"/>
    <w:rsid w:val="001C7AD9"/>
    <w:rsid w:val="0022413F"/>
    <w:rsid w:val="00232985"/>
    <w:rsid w:val="002355FE"/>
    <w:rsid w:val="002D5E61"/>
    <w:rsid w:val="00310735"/>
    <w:rsid w:val="003355E6"/>
    <w:rsid w:val="003C7B60"/>
    <w:rsid w:val="004D4742"/>
    <w:rsid w:val="004F2BE2"/>
    <w:rsid w:val="00560FB8"/>
    <w:rsid w:val="005615CB"/>
    <w:rsid w:val="005872FE"/>
    <w:rsid w:val="005E598B"/>
    <w:rsid w:val="005F7042"/>
    <w:rsid w:val="00664D87"/>
    <w:rsid w:val="006805F8"/>
    <w:rsid w:val="00683B46"/>
    <w:rsid w:val="00696486"/>
    <w:rsid w:val="006F1845"/>
    <w:rsid w:val="0073428E"/>
    <w:rsid w:val="00746D1A"/>
    <w:rsid w:val="00746D65"/>
    <w:rsid w:val="007B1EE0"/>
    <w:rsid w:val="007D7D67"/>
    <w:rsid w:val="008674F7"/>
    <w:rsid w:val="008B3C55"/>
    <w:rsid w:val="008B7CEF"/>
    <w:rsid w:val="008E0630"/>
    <w:rsid w:val="009161CF"/>
    <w:rsid w:val="00920F1E"/>
    <w:rsid w:val="00955521"/>
    <w:rsid w:val="009C7605"/>
    <w:rsid w:val="009E43E8"/>
    <w:rsid w:val="009F3C01"/>
    <w:rsid w:val="00A00E8D"/>
    <w:rsid w:val="00A558A0"/>
    <w:rsid w:val="00A643B2"/>
    <w:rsid w:val="00A916FC"/>
    <w:rsid w:val="00AB5BEA"/>
    <w:rsid w:val="00AC670C"/>
    <w:rsid w:val="00AD0B29"/>
    <w:rsid w:val="00B04C2A"/>
    <w:rsid w:val="00B21B37"/>
    <w:rsid w:val="00B52DF6"/>
    <w:rsid w:val="00B62929"/>
    <w:rsid w:val="00BC35D8"/>
    <w:rsid w:val="00BD3723"/>
    <w:rsid w:val="00BD5068"/>
    <w:rsid w:val="00BE2AFF"/>
    <w:rsid w:val="00BE6115"/>
    <w:rsid w:val="00C06641"/>
    <w:rsid w:val="00C41E7F"/>
    <w:rsid w:val="00CC39AC"/>
    <w:rsid w:val="00CD18F6"/>
    <w:rsid w:val="00CD4472"/>
    <w:rsid w:val="00D335D5"/>
    <w:rsid w:val="00D3430D"/>
    <w:rsid w:val="00D50BF7"/>
    <w:rsid w:val="00D75E70"/>
    <w:rsid w:val="00DA7D86"/>
    <w:rsid w:val="00DB06C6"/>
    <w:rsid w:val="00E405BA"/>
    <w:rsid w:val="00E42A31"/>
    <w:rsid w:val="00E73281"/>
    <w:rsid w:val="00EF173F"/>
    <w:rsid w:val="00F06992"/>
    <w:rsid w:val="00F06B66"/>
    <w:rsid w:val="00F1315D"/>
    <w:rsid w:val="00F313EE"/>
    <w:rsid w:val="00FC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726168"/>
  <w15:docId w15:val="{2C708BC1-FC13-49B9-9D35-E5E598BE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73F"/>
    <w:rPr>
      <w:rFonts w:ascii="Arial" w:hAnsi="Arial"/>
      <w:sz w:val="24"/>
      <w:lang w:val="en-GB" w:eastAsia="en-GB"/>
    </w:rPr>
  </w:style>
  <w:style w:type="paragraph" w:styleId="Heading1">
    <w:name w:val="heading 1"/>
    <w:basedOn w:val="Normal"/>
    <w:next w:val="Normal"/>
    <w:qFormat/>
    <w:rsid w:val="00EF173F"/>
    <w:pPr>
      <w:keepNext/>
      <w:tabs>
        <w:tab w:val="left" w:pos="567"/>
      </w:tabs>
      <w:ind w:left="567" w:hanging="567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EF173F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EF173F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EF173F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rsid w:val="00EF173F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EF173F"/>
    <w:pPr>
      <w:numPr>
        <w:numId w:val="3"/>
      </w:numPr>
    </w:pPr>
  </w:style>
  <w:style w:type="paragraph" w:customStyle="1" w:styleId="Body2">
    <w:name w:val="Body 2"/>
    <w:basedOn w:val="Body1"/>
    <w:rsid w:val="00EF173F"/>
  </w:style>
  <w:style w:type="paragraph" w:customStyle="1" w:styleId="Body3">
    <w:name w:val="Body 3"/>
    <w:basedOn w:val="Body2"/>
    <w:rsid w:val="00EF173F"/>
    <w:pPr>
      <w:ind w:left="1843"/>
    </w:pPr>
  </w:style>
  <w:style w:type="paragraph" w:customStyle="1" w:styleId="Body4">
    <w:name w:val="Body 4"/>
    <w:basedOn w:val="Body3"/>
    <w:rsid w:val="00EF173F"/>
    <w:pPr>
      <w:ind w:left="3119"/>
    </w:pPr>
  </w:style>
  <w:style w:type="paragraph" w:customStyle="1" w:styleId="Body5">
    <w:name w:val="Body 5"/>
    <w:basedOn w:val="Body3"/>
    <w:rsid w:val="00EF173F"/>
    <w:pPr>
      <w:ind w:left="3119"/>
    </w:pPr>
  </w:style>
  <w:style w:type="paragraph" w:customStyle="1" w:styleId="Bullet1">
    <w:name w:val="Bullet 1"/>
    <w:basedOn w:val="Body1"/>
    <w:rsid w:val="00EF173F"/>
    <w:pPr>
      <w:numPr>
        <w:numId w:val="4"/>
      </w:numPr>
    </w:pPr>
  </w:style>
  <w:style w:type="paragraph" w:customStyle="1" w:styleId="Bullet2">
    <w:name w:val="Bullet 2"/>
    <w:basedOn w:val="Body2"/>
    <w:rsid w:val="00EF173F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EF173F"/>
    <w:pPr>
      <w:numPr>
        <w:ilvl w:val="2"/>
        <w:numId w:val="4"/>
      </w:numPr>
    </w:pPr>
  </w:style>
  <w:style w:type="character" w:customStyle="1" w:styleId="CrossReference">
    <w:name w:val="Cross Reference"/>
    <w:rsid w:val="00EF173F"/>
    <w:rPr>
      <w:b/>
    </w:rPr>
  </w:style>
  <w:style w:type="paragraph" w:styleId="Footer">
    <w:name w:val="footer"/>
    <w:basedOn w:val="Normal"/>
    <w:rsid w:val="00EF173F"/>
    <w:pPr>
      <w:tabs>
        <w:tab w:val="center" w:pos="4536"/>
      </w:tabs>
    </w:pPr>
    <w:rPr>
      <w:noProof/>
      <w:sz w:val="16"/>
    </w:rPr>
  </w:style>
  <w:style w:type="character" w:styleId="FootnoteReference">
    <w:name w:val="footnote reference"/>
    <w:semiHidden/>
    <w:rsid w:val="00EF173F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EF173F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rsid w:val="00EF173F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rsid w:val="00EF173F"/>
    <w:pPr>
      <w:numPr>
        <w:numId w:val="1"/>
      </w:numPr>
      <w:outlineLvl w:val="0"/>
    </w:pPr>
  </w:style>
  <w:style w:type="character" w:customStyle="1" w:styleId="Level1asHeadingtext">
    <w:name w:val="Level 1 as Heading (text)"/>
    <w:rsid w:val="00EF173F"/>
    <w:rPr>
      <w:b/>
    </w:rPr>
  </w:style>
  <w:style w:type="paragraph" w:customStyle="1" w:styleId="Level2">
    <w:name w:val="Level 2"/>
    <w:basedOn w:val="Body2"/>
    <w:rsid w:val="00EF173F"/>
    <w:pPr>
      <w:numPr>
        <w:ilvl w:val="1"/>
        <w:numId w:val="1"/>
      </w:numPr>
      <w:outlineLvl w:val="1"/>
    </w:pPr>
  </w:style>
  <w:style w:type="character" w:customStyle="1" w:styleId="Level2asHeadingtext">
    <w:name w:val="Level 2 as Heading (text)"/>
    <w:rsid w:val="00EF173F"/>
    <w:rPr>
      <w:b/>
    </w:rPr>
  </w:style>
  <w:style w:type="paragraph" w:customStyle="1" w:styleId="Level3">
    <w:name w:val="Level 3"/>
    <w:basedOn w:val="Body3"/>
    <w:rsid w:val="00EF173F"/>
    <w:pPr>
      <w:numPr>
        <w:ilvl w:val="2"/>
        <w:numId w:val="1"/>
      </w:numPr>
      <w:outlineLvl w:val="2"/>
    </w:pPr>
  </w:style>
  <w:style w:type="character" w:customStyle="1" w:styleId="Level3asHeadingtext">
    <w:name w:val="Level 3 as Heading (text)"/>
    <w:rsid w:val="00EF173F"/>
    <w:rPr>
      <w:b/>
    </w:rPr>
  </w:style>
  <w:style w:type="paragraph" w:customStyle="1" w:styleId="Level4">
    <w:name w:val="Level 4"/>
    <w:basedOn w:val="Body4"/>
    <w:rsid w:val="00EF173F"/>
    <w:pPr>
      <w:numPr>
        <w:ilvl w:val="3"/>
        <w:numId w:val="1"/>
      </w:numPr>
      <w:outlineLvl w:val="3"/>
    </w:pPr>
  </w:style>
  <w:style w:type="paragraph" w:customStyle="1" w:styleId="Level5">
    <w:name w:val="Level 5"/>
    <w:basedOn w:val="Body5"/>
    <w:rsid w:val="00EF173F"/>
    <w:pPr>
      <w:numPr>
        <w:ilvl w:val="4"/>
        <w:numId w:val="1"/>
      </w:numPr>
      <w:outlineLvl w:val="4"/>
    </w:pPr>
  </w:style>
  <w:style w:type="character" w:styleId="PageNumber">
    <w:name w:val="page number"/>
    <w:rsid w:val="00EF173F"/>
    <w:rPr>
      <w:sz w:val="16"/>
    </w:rPr>
  </w:style>
  <w:style w:type="paragraph" w:customStyle="1" w:styleId="Parties">
    <w:name w:val="Parties"/>
    <w:basedOn w:val="Body1"/>
    <w:rsid w:val="00EF173F"/>
    <w:pPr>
      <w:numPr>
        <w:numId w:val="5"/>
      </w:numPr>
    </w:pPr>
  </w:style>
  <w:style w:type="paragraph" w:customStyle="1" w:styleId="Rule1">
    <w:name w:val="Rule 1"/>
    <w:basedOn w:val="Body"/>
    <w:semiHidden/>
    <w:rsid w:val="00EF173F"/>
    <w:pPr>
      <w:keepNext/>
      <w:numPr>
        <w:numId w:val="6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EF173F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EF173F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EF173F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EF173F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EF173F"/>
    <w:pPr>
      <w:keepNext/>
      <w:numPr>
        <w:numId w:val="7"/>
      </w:numPr>
      <w:spacing w:after="240"/>
      <w:jc w:val="center"/>
    </w:pPr>
    <w:rPr>
      <w:b/>
      <w:caps/>
    </w:rPr>
  </w:style>
  <w:style w:type="paragraph" w:customStyle="1" w:styleId="ScheduleTitle">
    <w:name w:val="Schedule Title"/>
    <w:basedOn w:val="Body"/>
    <w:rsid w:val="00EF173F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EF173F"/>
    <w:pPr>
      <w:numPr>
        <w:numId w:val="8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EF173F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EF173F"/>
    <w:pPr>
      <w:numPr>
        <w:ilvl w:val="1"/>
      </w:numPr>
    </w:pPr>
  </w:style>
  <w:style w:type="paragraph" w:styleId="TOC1">
    <w:name w:val="toc 1"/>
    <w:basedOn w:val="Body"/>
    <w:next w:val="Normal"/>
    <w:semiHidden/>
    <w:rsid w:val="00EF173F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EF173F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EF173F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EF173F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EF173F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EF173F"/>
    <w:pPr>
      <w:tabs>
        <w:tab w:val="right" w:leader="dot" w:pos="9072"/>
      </w:tabs>
      <w:ind w:left="2835" w:right="851" w:hanging="1134"/>
    </w:pPr>
    <w:rPr>
      <w:noProof/>
    </w:rPr>
  </w:style>
  <w:style w:type="paragraph" w:styleId="NormalWeb">
    <w:name w:val="Normal (Web)"/>
    <w:basedOn w:val="Normal"/>
    <w:rsid w:val="00EF173F"/>
    <w:pPr>
      <w:spacing w:before="100" w:after="100"/>
    </w:pPr>
    <w:rPr>
      <w:lang w:val="en-US"/>
    </w:rPr>
  </w:style>
  <w:style w:type="character" w:customStyle="1" w:styleId="BodyChar">
    <w:name w:val="Body Char"/>
    <w:rsid w:val="00EF173F"/>
    <w:rPr>
      <w:rFonts w:ascii="Verdana" w:hAnsi="Verdana"/>
      <w:lang w:val="en-GB" w:eastAsia="en-GB" w:bidi="ar-SA"/>
    </w:rPr>
  </w:style>
  <w:style w:type="paragraph" w:customStyle="1" w:styleId="StyleBodyLatinArialAsianMSMincho">
    <w:name w:val="Style Body + (Latin) Arial (Asian) MS Mincho"/>
    <w:basedOn w:val="Body"/>
    <w:rsid w:val="00EF173F"/>
    <w:pPr>
      <w:spacing w:line="280" w:lineRule="atLeast"/>
    </w:pPr>
    <w:rPr>
      <w:rFonts w:eastAsia="MS Mincho"/>
    </w:rPr>
  </w:style>
  <w:style w:type="character" w:customStyle="1" w:styleId="StyleBodyLatinArialAsianMSMinchoChar">
    <w:name w:val="Style Body + (Latin) Arial (Asian) MS Mincho Char"/>
    <w:rsid w:val="00EF173F"/>
    <w:rPr>
      <w:rFonts w:ascii="Arial" w:eastAsia="MS Mincho" w:hAnsi="Arial"/>
      <w:lang w:val="en-GB" w:eastAsia="en-GB" w:bidi="ar-SA"/>
    </w:rPr>
  </w:style>
  <w:style w:type="paragraph" w:customStyle="1" w:styleId="Style2">
    <w:name w:val="Style2"/>
    <w:basedOn w:val="Level1"/>
    <w:rsid w:val="00F1315D"/>
    <w:pPr>
      <w:numPr>
        <w:numId w:val="0"/>
      </w:numPr>
      <w:tabs>
        <w:tab w:val="num" w:pos="851"/>
      </w:tabs>
      <w:spacing w:after="0" w:line="240" w:lineRule="auto"/>
      <w:ind w:left="851" w:hanging="851"/>
    </w:pPr>
    <w:rPr>
      <w:b/>
    </w:rPr>
  </w:style>
  <w:style w:type="paragraph" w:styleId="BalloonText">
    <w:name w:val="Balloon Text"/>
    <w:basedOn w:val="Normal"/>
    <w:link w:val="BalloonTextChar"/>
    <w:rsid w:val="00C066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6641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3</TotalTime>
  <Pages>1</Pages>
  <Words>88</Words>
  <Characters>636</Characters>
  <Application>Microsoft Office Word</Application>
  <DocSecurity>0</DocSecurity>
  <Lines>26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NEWCASTLE\2218093\5</vt:lpstr>
    </vt:vector>
  </TitlesOfParts>
  <Company>Eversheds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NEWCASTLE\2218093\5</dc:title>
  <dc:creator>PaceS</dc:creator>
  <cp:lastModifiedBy>Kevin Fenton-Clough</cp:lastModifiedBy>
  <cp:revision>3</cp:revision>
  <cp:lastPrinted>2025-02-13T09:45:00Z</cp:lastPrinted>
  <dcterms:created xsi:type="dcterms:W3CDTF">2025-09-03T13:03:00Z</dcterms:created>
  <dcterms:modified xsi:type="dcterms:W3CDTF">2025-10-02T08:15:00Z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33168566-454b-499c-9731-94b71ffd9de4</vt:lpwstr>
  </property>
</Properties>
</file>